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3E492" w14:textId="77777777" w:rsidR="00D07E2E" w:rsidRDefault="00D07E2E" w:rsidP="00416C10">
      <w:pPr>
        <w:tabs>
          <w:tab w:val="center" w:pos="4843"/>
        </w:tabs>
        <w:spacing w:line="276" w:lineRule="auto"/>
        <w:jc w:val="right"/>
      </w:pPr>
      <w:r>
        <w:t>Приложение №1 к</w:t>
      </w:r>
    </w:p>
    <w:p w14:paraId="3F54AA14" w14:textId="77777777" w:rsidR="00D07E2E" w:rsidRDefault="00D07E2E" w:rsidP="00416C10">
      <w:pPr>
        <w:tabs>
          <w:tab w:val="center" w:pos="4843"/>
        </w:tabs>
        <w:spacing w:line="276" w:lineRule="auto"/>
        <w:jc w:val="right"/>
      </w:pPr>
      <w:r>
        <w:t xml:space="preserve">  постановлению администрации</w:t>
      </w:r>
    </w:p>
    <w:p w14:paraId="5971BE96" w14:textId="3AACFB92" w:rsidR="00D07E2E" w:rsidRDefault="00D07E2E" w:rsidP="00416C10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 города Благовещенска</w:t>
      </w:r>
    </w:p>
    <w:p w14:paraId="7BA95B60" w14:textId="369E1FA0" w:rsidR="00D07E2E" w:rsidRDefault="00D07E2E" w:rsidP="00416C10">
      <w:pPr>
        <w:tabs>
          <w:tab w:val="center" w:pos="4843"/>
        </w:tabs>
        <w:jc w:val="right"/>
      </w:pPr>
      <w:r>
        <w:rPr>
          <w:sz w:val="20"/>
        </w:rPr>
        <w:t xml:space="preserve">                      </w:t>
      </w:r>
      <w:r>
        <w:t xml:space="preserve">от </w:t>
      </w:r>
      <w:r w:rsidR="00416C10">
        <w:t xml:space="preserve">15.07.2026 </w:t>
      </w:r>
      <w:r>
        <w:t xml:space="preserve">№ </w:t>
      </w:r>
      <w:r w:rsidR="00416C10">
        <w:t>3741</w:t>
      </w:r>
    </w:p>
    <w:p w14:paraId="2B237EBE" w14:textId="77777777" w:rsidR="00D07E2E" w:rsidRDefault="00D07E2E" w:rsidP="00D07E2E">
      <w:pPr>
        <w:tabs>
          <w:tab w:val="center" w:pos="4843"/>
        </w:tabs>
        <w:jc w:val="right"/>
      </w:pPr>
    </w:p>
    <w:p w14:paraId="0BC20516" w14:textId="77777777" w:rsidR="00D07E2E" w:rsidRDefault="00D07E2E" w:rsidP="00D07E2E">
      <w:pPr>
        <w:tabs>
          <w:tab w:val="center" w:pos="4843"/>
        </w:tabs>
        <w:jc w:val="right"/>
        <w:rPr>
          <w:b/>
        </w:rPr>
      </w:pPr>
      <w:r>
        <w:rPr>
          <w:b/>
        </w:rPr>
        <w:t xml:space="preserve">Схема расположения границ публичного сервитута на кадастровом плане </w:t>
      </w:r>
    </w:p>
    <w:p w14:paraId="2D49CA1A" w14:textId="77777777" w:rsidR="00D07E2E" w:rsidRDefault="00D07E2E" w:rsidP="00D07E2E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02DB0843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397"/>
        <w:gridCol w:w="2281"/>
        <w:gridCol w:w="2095"/>
      </w:tblGrid>
      <w:tr w:rsidR="00AC6226" w:rsidRPr="009F101B" w14:paraId="604F1344" w14:textId="77777777" w:rsidTr="00B616D8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AA6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6CB6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5D4F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555A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9F101B" w14:paraId="6E9469EB" w14:textId="77777777" w:rsidTr="00B616D8">
        <w:trPr>
          <w:trHeight w:val="419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A31309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E195D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10BFB72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25E195F4" w14:textId="365E48E1" w:rsidR="00A603A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AE7481" w:rsidRPr="009F101B">
              <w:rPr>
                <w:szCs w:val="22"/>
              </w:rPr>
              <w:t>Для размещения сет</w:t>
            </w:r>
            <w:r w:rsidR="002A4BF5">
              <w:rPr>
                <w:szCs w:val="22"/>
              </w:rPr>
              <w:t>и</w:t>
            </w:r>
            <w:r w:rsidR="00DA4B6F">
              <w:rPr>
                <w:szCs w:val="22"/>
              </w:rPr>
              <w:t xml:space="preserve"> </w:t>
            </w:r>
            <w:r w:rsidR="00092FDE">
              <w:rPr>
                <w:szCs w:val="22"/>
              </w:rPr>
              <w:t>холодного водоснабжения</w:t>
            </w:r>
          </w:p>
          <w:p w14:paraId="5A427C1E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43A079DE" w14:textId="77777777" w:rsidR="00AC6226" w:rsidRPr="009F101B" w:rsidRDefault="00AC6226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602D9A">
              <w:rPr>
                <w:szCs w:val="22"/>
              </w:rPr>
              <w:t>г. Благовещенск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013DC" w14:textId="77777777" w:rsidR="00D36E07" w:rsidRDefault="00DE4702" w:rsidP="00D36E0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DE4702">
              <w:rPr>
                <w:szCs w:val="22"/>
              </w:rPr>
              <w:t>28:01:020524:174</w:t>
            </w:r>
          </w:p>
          <w:p w14:paraId="2CB6D370" w14:textId="77777777" w:rsidR="008F2055" w:rsidRDefault="008F2055" w:rsidP="00D36E0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8F2055">
              <w:rPr>
                <w:szCs w:val="22"/>
              </w:rPr>
              <w:t>28:01:020524:316</w:t>
            </w:r>
          </w:p>
          <w:p w14:paraId="7CDA348B" w14:textId="77777777" w:rsidR="0041188F" w:rsidRDefault="0041188F" w:rsidP="00D36E0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41188F">
              <w:rPr>
                <w:szCs w:val="22"/>
              </w:rPr>
              <w:t>28:01:020524:326</w:t>
            </w:r>
          </w:p>
          <w:p w14:paraId="5A1EB5ED" w14:textId="77777777" w:rsidR="0041188F" w:rsidRPr="009F101B" w:rsidRDefault="0041188F" w:rsidP="00D36E0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28:01:020524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621A2" w14:textId="77777777" w:rsidR="00D36E07" w:rsidRDefault="00DE4702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63</w:t>
            </w:r>
          </w:p>
          <w:p w14:paraId="22B52A35" w14:textId="77777777" w:rsidR="008F2055" w:rsidRDefault="008F2055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39</w:t>
            </w:r>
          </w:p>
          <w:p w14:paraId="1B20EB61" w14:textId="77777777" w:rsidR="0041188F" w:rsidRDefault="0041188F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13</w:t>
            </w:r>
          </w:p>
          <w:p w14:paraId="58F29D96" w14:textId="77777777" w:rsidR="0041188F" w:rsidRPr="00DE4702" w:rsidRDefault="0041188F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44</w:t>
            </w:r>
          </w:p>
        </w:tc>
      </w:tr>
      <w:tr w:rsidR="00AC6226" w:rsidRPr="009F101B" w14:paraId="3FBB5175" w14:textId="77777777" w:rsidTr="00B616D8">
        <w:trPr>
          <w:trHeight w:val="278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041D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A136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6D810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BDDDE" w14:textId="77777777" w:rsidR="00AC6226" w:rsidRPr="009F101B" w:rsidRDefault="00CF5DA2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159</w:t>
            </w:r>
          </w:p>
        </w:tc>
      </w:tr>
    </w:tbl>
    <w:p w14:paraId="1030DE1B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2F52060B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3DC57B2A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5C12CD6D" w14:textId="77777777" w:rsidR="00602D9A" w:rsidRDefault="00602D9A" w:rsidP="007445B4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585FC043" w14:textId="77777777" w:rsidR="00602D9A" w:rsidRPr="00602D9A" w:rsidRDefault="00602D9A" w:rsidP="007445B4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6C5FB93B" w14:textId="77777777" w:rsidR="00602D9A" w:rsidRPr="00602D9A" w:rsidRDefault="00602D9A" w:rsidP="007445B4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2F4E3C3F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78BEA657" w14:textId="77777777" w:rsidR="00602D9A" w:rsidRPr="00602D9A" w:rsidRDefault="00602D9A" w:rsidP="007445B4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45004959" w14:textId="77777777" w:rsidR="00602D9A" w:rsidRPr="00602D9A" w:rsidRDefault="00602D9A" w:rsidP="007445B4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521" w:type="dxa"/>
            <w:vAlign w:val="center"/>
          </w:tcPr>
          <w:p w14:paraId="370AAAFB" w14:textId="77777777" w:rsidR="00602D9A" w:rsidRPr="00602D9A" w:rsidRDefault="00602D9A" w:rsidP="007445B4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08E67377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676A074A" w14:textId="77777777" w:rsidR="00602D9A" w:rsidRPr="00602D9A" w:rsidRDefault="00602D9A" w:rsidP="007445B4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14:paraId="69A689E2" w14:textId="77777777" w:rsidR="00602D9A" w:rsidRPr="00602D9A" w:rsidRDefault="00602D9A" w:rsidP="007445B4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521" w:type="dxa"/>
            <w:vAlign w:val="center"/>
          </w:tcPr>
          <w:p w14:paraId="35048170" w14:textId="77777777" w:rsidR="00602D9A" w:rsidRPr="00602D9A" w:rsidRDefault="00602D9A" w:rsidP="007445B4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CF5DA2" w:rsidRPr="00602D9A" w14:paraId="530A4A94" w14:textId="77777777" w:rsidTr="00602D9A">
        <w:trPr>
          <w:trHeight w:val="54"/>
          <w:jc w:val="center"/>
        </w:trPr>
        <w:tc>
          <w:tcPr>
            <w:tcW w:w="3246" w:type="dxa"/>
          </w:tcPr>
          <w:p w14:paraId="0BE8648A" w14:textId="77777777" w:rsidR="00CF5DA2" w:rsidRPr="00602D9A" w:rsidRDefault="00CF5DA2" w:rsidP="00CF5DA2">
            <w:pPr>
              <w:jc w:val="center"/>
            </w:pPr>
            <w:r w:rsidRPr="00602D9A">
              <w:t>1</w:t>
            </w:r>
          </w:p>
        </w:tc>
        <w:tc>
          <w:tcPr>
            <w:tcW w:w="2299" w:type="dxa"/>
          </w:tcPr>
          <w:p w14:paraId="6D65C079" w14:textId="77777777" w:rsidR="00CF5DA2" w:rsidRPr="002343CF" w:rsidRDefault="00CF5DA2" w:rsidP="00CF5DA2">
            <w:pPr>
              <w:jc w:val="center"/>
            </w:pPr>
            <w:r w:rsidRPr="002343CF">
              <w:t>458595.42</w:t>
            </w:r>
          </w:p>
        </w:tc>
        <w:tc>
          <w:tcPr>
            <w:tcW w:w="2521" w:type="dxa"/>
          </w:tcPr>
          <w:p w14:paraId="7395C097" w14:textId="77777777" w:rsidR="00CF5DA2" w:rsidRPr="002343CF" w:rsidRDefault="00CF5DA2" w:rsidP="00CF5DA2">
            <w:pPr>
              <w:jc w:val="center"/>
            </w:pPr>
            <w:r w:rsidRPr="002343CF">
              <w:t>3289155.50</w:t>
            </w:r>
          </w:p>
        </w:tc>
      </w:tr>
      <w:tr w:rsidR="00CF5DA2" w:rsidRPr="00602D9A" w14:paraId="690A8272" w14:textId="77777777" w:rsidTr="00602D9A">
        <w:trPr>
          <w:trHeight w:val="54"/>
          <w:jc w:val="center"/>
        </w:trPr>
        <w:tc>
          <w:tcPr>
            <w:tcW w:w="3246" w:type="dxa"/>
          </w:tcPr>
          <w:p w14:paraId="4CDBF4FE" w14:textId="77777777" w:rsidR="00CF5DA2" w:rsidRPr="00602D9A" w:rsidRDefault="00CF5DA2" w:rsidP="00CF5DA2">
            <w:pPr>
              <w:jc w:val="center"/>
            </w:pPr>
            <w:r w:rsidRPr="00602D9A">
              <w:t>2</w:t>
            </w:r>
          </w:p>
        </w:tc>
        <w:tc>
          <w:tcPr>
            <w:tcW w:w="2299" w:type="dxa"/>
          </w:tcPr>
          <w:p w14:paraId="2D529D53" w14:textId="77777777" w:rsidR="00CF5DA2" w:rsidRPr="002343CF" w:rsidRDefault="00CF5DA2" w:rsidP="00CF5DA2">
            <w:pPr>
              <w:jc w:val="center"/>
            </w:pPr>
            <w:r w:rsidRPr="002343CF">
              <w:t>458594.67</w:t>
            </w:r>
          </w:p>
        </w:tc>
        <w:tc>
          <w:tcPr>
            <w:tcW w:w="2521" w:type="dxa"/>
          </w:tcPr>
          <w:p w14:paraId="556A45F4" w14:textId="77777777" w:rsidR="00CF5DA2" w:rsidRPr="002343CF" w:rsidRDefault="00CF5DA2" w:rsidP="00CF5DA2">
            <w:pPr>
              <w:jc w:val="center"/>
            </w:pPr>
            <w:r w:rsidRPr="002343CF">
              <w:t>3289211.33</w:t>
            </w:r>
          </w:p>
        </w:tc>
      </w:tr>
      <w:tr w:rsidR="00CF5DA2" w:rsidRPr="00602D9A" w14:paraId="36DFD86F" w14:textId="77777777" w:rsidTr="00602D9A">
        <w:trPr>
          <w:trHeight w:val="54"/>
          <w:jc w:val="center"/>
        </w:trPr>
        <w:tc>
          <w:tcPr>
            <w:tcW w:w="3246" w:type="dxa"/>
          </w:tcPr>
          <w:p w14:paraId="533B4354" w14:textId="77777777" w:rsidR="00CF5DA2" w:rsidRPr="00602D9A" w:rsidRDefault="00CF5DA2" w:rsidP="00CF5DA2">
            <w:pPr>
              <w:jc w:val="center"/>
            </w:pPr>
            <w:r w:rsidRPr="00602D9A">
              <w:t>3</w:t>
            </w:r>
          </w:p>
        </w:tc>
        <w:tc>
          <w:tcPr>
            <w:tcW w:w="2299" w:type="dxa"/>
          </w:tcPr>
          <w:p w14:paraId="2392C748" w14:textId="77777777" w:rsidR="00CF5DA2" w:rsidRPr="002343CF" w:rsidRDefault="00CF5DA2" w:rsidP="00CF5DA2">
            <w:pPr>
              <w:jc w:val="center"/>
            </w:pPr>
            <w:r w:rsidRPr="002343CF">
              <w:t>458587.85</w:t>
            </w:r>
          </w:p>
        </w:tc>
        <w:tc>
          <w:tcPr>
            <w:tcW w:w="2521" w:type="dxa"/>
          </w:tcPr>
          <w:p w14:paraId="50F3DFDC" w14:textId="77777777" w:rsidR="00CF5DA2" w:rsidRPr="002343CF" w:rsidRDefault="00CF5DA2" w:rsidP="00CF5DA2">
            <w:pPr>
              <w:jc w:val="center"/>
            </w:pPr>
            <w:r w:rsidRPr="002343CF">
              <w:t>3289229.82</w:t>
            </w:r>
          </w:p>
        </w:tc>
      </w:tr>
      <w:tr w:rsidR="00CF5DA2" w:rsidRPr="00602D9A" w14:paraId="0254AFFB" w14:textId="77777777" w:rsidTr="00602D9A">
        <w:trPr>
          <w:trHeight w:val="54"/>
          <w:jc w:val="center"/>
        </w:trPr>
        <w:tc>
          <w:tcPr>
            <w:tcW w:w="3246" w:type="dxa"/>
          </w:tcPr>
          <w:p w14:paraId="447EE82D" w14:textId="77777777" w:rsidR="00CF5DA2" w:rsidRPr="00602D9A" w:rsidRDefault="00CF5DA2" w:rsidP="00CF5DA2">
            <w:pPr>
              <w:jc w:val="center"/>
            </w:pPr>
            <w:r w:rsidRPr="00602D9A">
              <w:t>4</w:t>
            </w:r>
          </w:p>
        </w:tc>
        <w:tc>
          <w:tcPr>
            <w:tcW w:w="2299" w:type="dxa"/>
          </w:tcPr>
          <w:p w14:paraId="539DD59F" w14:textId="77777777" w:rsidR="00CF5DA2" w:rsidRPr="002343CF" w:rsidRDefault="00CF5DA2" w:rsidP="00CF5DA2">
            <w:pPr>
              <w:jc w:val="center"/>
            </w:pPr>
            <w:r w:rsidRPr="002343CF">
              <w:t>458582.15</w:t>
            </w:r>
          </w:p>
        </w:tc>
        <w:tc>
          <w:tcPr>
            <w:tcW w:w="2521" w:type="dxa"/>
          </w:tcPr>
          <w:p w14:paraId="69191558" w14:textId="77777777" w:rsidR="00CF5DA2" w:rsidRPr="002343CF" w:rsidRDefault="00CF5DA2" w:rsidP="00CF5DA2">
            <w:pPr>
              <w:jc w:val="center"/>
            </w:pPr>
            <w:r w:rsidRPr="002343CF">
              <w:t>3289275.98</w:t>
            </w:r>
          </w:p>
        </w:tc>
      </w:tr>
      <w:tr w:rsidR="00CF5DA2" w:rsidRPr="00602D9A" w14:paraId="0E593371" w14:textId="77777777" w:rsidTr="00602D9A">
        <w:trPr>
          <w:trHeight w:val="54"/>
          <w:jc w:val="center"/>
        </w:trPr>
        <w:tc>
          <w:tcPr>
            <w:tcW w:w="3246" w:type="dxa"/>
          </w:tcPr>
          <w:p w14:paraId="05EFEFF4" w14:textId="77777777" w:rsidR="00CF5DA2" w:rsidRPr="00602D9A" w:rsidRDefault="00CF5DA2" w:rsidP="00CF5DA2">
            <w:pPr>
              <w:jc w:val="center"/>
            </w:pPr>
            <w:r>
              <w:t>5</w:t>
            </w:r>
          </w:p>
        </w:tc>
        <w:tc>
          <w:tcPr>
            <w:tcW w:w="2299" w:type="dxa"/>
          </w:tcPr>
          <w:p w14:paraId="60D506DC" w14:textId="77777777" w:rsidR="00CF5DA2" w:rsidRPr="002343CF" w:rsidRDefault="00CF5DA2" w:rsidP="00CF5DA2">
            <w:pPr>
              <w:jc w:val="center"/>
            </w:pPr>
            <w:r w:rsidRPr="002343CF">
              <w:t>458608.70</w:t>
            </w:r>
          </w:p>
        </w:tc>
        <w:tc>
          <w:tcPr>
            <w:tcW w:w="2521" w:type="dxa"/>
          </w:tcPr>
          <w:p w14:paraId="6774FEA0" w14:textId="77777777" w:rsidR="00CF5DA2" w:rsidRPr="002343CF" w:rsidRDefault="00CF5DA2" w:rsidP="00CF5DA2">
            <w:pPr>
              <w:jc w:val="center"/>
            </w:pPr>
            <w:r w:rsidRPr="002343CF">
              <w:t>3289280.05</w:t>
            </w:r>
          </w:p>
        </w:tc>
      </w:tr>
      <w:tr w:rsidR="00CF5DA2" w:rsidRPr="00602D9A" w14:paraId="6082EBCF" w14:textId="77777777" w:rsidTr="00602D9A">
        <w:trPr>
          <w:trHeight w:val="54"/>
          <w:jc w:val="center"/>
        </w:trPr>
        <w:tc>
          <w:tcPr>
            <w:tcW w:w="3246" w:type="dxa"/>
          </w:tcPr>
          <w:p w14:paraId="0F173E6F" w14:textId="77777777" w:rsidR="00CF5DA2" w:rsidRPr="00602D9A" w:rsidRDefault="00CF5DA2" w:rsidP="00CF5DA2">
            <w:pPr>
              <w:jc w:val="center"/>
            </w:pPr>
            <w:r>
              <w:t>6</w:t>
            </w:r>
          </w:p>
        </w:tc>
        <w:tc>
          <w:tcPr>
            <w:tcW w:w="2299" w:type="dxa"/>
          </w:tcPr>
          <w:p w14:paraId="09C2EDA3" w14:textId="77777777" w:rsidR="00CF5DA2" w:rsidRPr="002343CF" w:rsidRDefault="00CF5DA2" w:rsidP="00CF5DA2">
            <w:pPr>
              <w:jc w:val="center"/>
            </w:pPr>
            <w:r w:rsidRPr="002343CF">
              <w:t>458608.42</w:t>
            </w:r>
          </w:p>
        </w:tc>
        <w:tc>
          <w:tcPr>
            <w:tcW w:w="2521" w:type="dxa"/>
          </w:tcPr>
          <w:p w14:paraId="16233A5E" w14:textId="77777777" w:rsidR="00CF5DA2" w:rsidRPr="002343CF" w:rsidRDefault="00CF5DA2" w:rsidP="00CF5DA2">
            <w:pPr>
              <w:jc w:val="center"/>
            </w:pPr>
            <w:r w:rsidRPr="002343CF">
              <w:t>3289281.01</w:t>
            </w:r>
          </w:p>
        </w:tc>
      </w:tr>
      <w:tr w:rsidR="00CF5DA2" w:rsidRPr="00602D9A" w14:paraId="6D3CB406" w14:textId="77777777" w:rsidTr="00602D9A">
        <w:trPr>
          <w:trHeight w:val="54"/>
          <w:jc w:val="center"/>
        </w:trPr>
        <w:tc>
          <w:tcPr>
            <w:tcW w:w="3246" w:type="dxa"/>
          </w:tcPr>
          <w:p w14:paraId="199D3EDD" w14:textId="77777777" w:rsidR="00CF5DA2" w:rsidRPr="00602D9A" w:rsidRDefault="00CF5DA2" w:rsidP="00CF5DA2">
            <w:pPr>
              <w:jc w:val="center"/>
            </w:pPr>
            <w:r>
              <w:t>7</w:t>
            </w:r>
          </w:p>
        </w:tc>
        <w:tc>
          <w:tcPr>
            <w:tcW w:w="2299" w:type="dxa"/>
          </w:tcPr>
          <w:p w14:paraId="408175E2" w14:textId="77777777" w:rsidR="00CF5DA2" w:rsidRPr="002343CF" w:rsidRDefault="00CF5DA2" w:rsidP="00CF5DA2">
            <w:pPr>
              <w:jc w:val="center"/>
            </w:pPr>
            <w:r w:rsidRPr="002343CF">
              <w:t>458581.04</w:t>
            </w:r>
          </w:p>
        </w:tc>
        <w:tc>
          <w:tcPr>
            <w:tcW w:w="2521" w:type="dxa"/>
          </w:tcPr>
          <w:p w14:paraId="41943186" w14:textId="77777777" w:rsidR="00CF5DA2" w:rsidRPr="002343CF" w:rsidRDefault="00CF5DA2" w:rsidP="00CF5DA2">
            <w:pPr>
              <w:jc w:val="center"/>
            </w:pPr>
            <w:r w:rsidRPr="002343CF">
              <w:t>3289276.83</w:t>
            </w:r>
          </w:p>
        </w:tc>
      </w:tr>
      <w:tr w:rsidR="00CF5DA2" w:rsidRPr="00602D9A" w14:paraId="2F349C2A" w14:textId="77777777" w:rsidTr="00602D9A">
        <w:trPr>
          <w:trHeight w:val="54"/>
          <w:jc w:val="center"/>
        </w:trPr>
        <w:tc>
          <w:tcPr>
            <w:tcW w:w="3246" w:type="dxa"/>
          </w:tcPr>
          <w:p w14:paraId="4CD33BEC" w14:textId="77777777" w:rsidR="00CF5DA2" w:rsidRDefault="00CF5DA2" w:rsidP="00CF5DA2">
            <w:pPr>
              <w:jc w:val="center"/>
            </w:pPr>
            <w:r>
              <w:t>8</w:t>
            </w:r>
          </w:p>
        </w:tc>
        <w:tc>
          <w:tcPr>
            <w:tcW w:w="2299" w:type="dxa"/>
          </w:tcPr>
          <w:p w14:paraId="5EAE9C62" w14:textId="77777777" w:rsidR="00CF5DA2" w:rsidRPr="002343CF" w:rsidRDefault="00CF5DA2" w:rsidP="00CF5DA2">
            <w:pPr>
              <w:jc w:val="center"/>
            </w:pPr>
            <w:r w:rsidRPr="002343CF">
              <w:t>458586.85</w:t>
            </w:r>
          </w:p>
        </w:tc>
        <w:tc>
          <w:tcPr>
            <w:tcW w:w="2521" w:type="dxa"/>
          </w:tcPr>
          <w:p w14:paraId="6BB238A9" w14:textId="77777777" w:rsidR="00CF5DA2" w:rsidRPr="002343CF" w:rsidRDefault="00CF5DA2" w:rsidP="00CF5DA2">
            <w:pPr>
              <w:jc w:val="center"/>
            </w:pPr>
            <w:r w:rsidRPr="002343CF">
              <w:t>3289229.78</w:t>
            </w:r>
          </w:p>
        </w:tc>
      </w:tr>
      <w:tr w:rsidR="00CF5DA2" w:rsidRPr="00602D9A" w14:paraId="20DDF7CD" w14:textId="77777777" w:rsidTr="00602D9A">
        <w:trPr>
          <w:trHeight w:val="54"/>
          <w:jc w:val="center"/>
        </w:trPr>
        <w:tc>
          <w:tcPr>
            <w:tcW w:w="3246" w:type="dxa"/>
          </w:tcPr>
          <w:p w14:paraId="1057B8F9" w14:textId="77777777" w:rsidR="00CF5DA2" w:rsidRDefault="00CF5DA2" w:rsidP="00CF5DA2">
            <w:pPr>
              <w:jc w:val="center"/>
            </w:pPr>
            <w:r>
              <w:t>9</w:t>
            </w:r>
          </w:p>
        </w:tc>
        <w:tc>
          <w:tcPr>
            <w:tcW w:w="2299" w:type="dxa"/>
          </w:tcPr>
          <w:p w14:paraId="105FE766" w14:textId="77777777" w:rsidR="00CF5DA2" w:rsidRPr="002343CF" w:rsidRDefault="00CF5DA2" w:rsidP="00CF5DA2">
            <w:pPr>
              <w:jc w:val="center"/>
            </w:pPr>
            <w:r w:rsidRPr="002343CF">
              <w:t>458593.62</w:t>
            </w:r>
          </w:p>
        </w:tc>
        <w:tc>
          <w:tcPr>
            <w:tcW w:w="2521" w:type="dxa"/>
          </w:tcPr>
          <w:p w14:paraId="4A3CFDB5" w14:textId="77777777" w:rsidR="00CF5DA2" w:rsidRPr="002343CF" w:rsidRDefault="00CF5DA2" w:rsidP="00CF5DA2">
            <w:pPr>
              <w:jc w:val="center"/>
            </w:pPr>
            <w:r w:rsidRPr="002343CF">
              <w:t>3289210.99</w:t>
            </w:r>
          </w:p>
        </w:tc>
      </w:tr>
      <w:tr w:rsidR="00CF5DA2" w:rsidRPr="00602D9A" w14:paraId="6E738A37" w14:textId="77777777" w:rsidTr="00602D9A">
        <w:trPr>
          <w:trHeight w:val="54"/>
          <w:jc w:val="center"/>
        </w:trPr>
        <w:tc>
          <w:tcPr>
            <w:tcW w:w="3246" w:type="dxa"/>
          </w:tcPr>
          <w:p w14:paraId="7E782E4A" w14:textId="77777777" w:rsidR="00CF5DA2" w:rsidRDefault="00CF5DA2" w:rsidP="00CF5DA2">
            <w:pPr>
              <w:jc w:val="center"/>
            </w:pPr>
            <w:r>
              <w:t>10</w:t>
            </w:r>
          </w:p>
        </w:tc>
        <w:tc>
          <w:tcPr>
            <w:tcW w:w="2299" w:type="dxa"/>
          </w:tcPr>
          <w:p w14:paraId="6394BD46" w14:textId="77777777" w:rsidR="00CF5DA2" w:rsidRPr="002343CF" w:rsidRDefault="00CF5DA2" w:rsidP="00CF5DA2">
            <w:pPr>
              <w:jc w:val="center"/>
            </w:pPr>
            <w:r w:rsidRPr="002343CF">
              <w:t>458594.35</w:t>
            </w:r>
          </w:p>
        </w:tc>
        <w:tc>
          <w:tcPr>
            <w:tcW w:w="2521" w:type="dxa"/>
          </w:tcPr>
          <w:p w14:paraId="5C2E11F3" w14:textId="77777777" w:rsidR="00CF5DA2" w:rsidRPr="002343CF" w:rsidRDefault="00CF5DA2" w:rsidP="00CF5DA2">
            <w:pPr>
              <w:jc w:val="center"/>
            </w:pPr>
            <w:r w:rsidRPr="002343CF">
              <w:t>3289156.29</w:t>
            </w:r>
          </w:p>
        </w:tc>
      </w:tr>
      <w:tr w:rsidR="00CF5DA2" w:rsidRPr="00602D9A" w14:paraId="5C96F8B1" w14:textId="77777777" w:rsidTr="00602D9A">
        <w:trPr>
          <w:trHeight w:val="54"/>
          <w:jc w:val="center"/>
        </w:trPr>
        <w:tc>
          <w:tcPr>
            <w:tcW w:w="3246" w:type="dxa"/>
          </w:tcPr>
          <w:p w14:paraId="618A523F" w14:textId="77777777" w:rsidR="00CF5DA2" w:rsidRDefault="00CF5DA2" w:rsidP="00CF5DA2">
            <w:pPr>
              <w:jc w:val="center"/>
            </w:pPr>
            <w:r>
              <w:t>11</w:t>
            </w:r>
          </w:p>
        </w:tc>
        <w:tc>
          <w:tcPr>
            <w:tcW w:w="2299" w:type="dxa"/>
          </w:tcPr>
          <w:p w14:paraId="128214E1" w14:textId="77777777" w:rsidR="00CF5DA2" w:rsidRPr="002343CF" w:rsidRDefault="00CF5DA2" w:rsidP="00CF5DA2">
            <w:pPr>
              <w:jc w:val="center"/>
            </w:pPr>
            <w:r w:rsidRPr="002343CF">
              <w:t>458589.41</w:t>
            </w:r>
          </w:p>
        </w:tc>
        <w:tc>
          <w:tcPr>
            <w:tcW w:w="2521" w:type="dxa"/>
          </w:tcPr>
          <w:p w14:paraId="2367B4FC" w14:textId="77777777" w:rsidR="00CF5DA2" w:rsidRPr="002343CF" w:rsidRDefault="00CF5DA2" w:rsidP="00CF5DA2">
            <w:pPr>
              <w:jc w:val="center"/>
            </w:pPr>
            <w:r w:rsidRPr="002343CF">
              <w:t>3289155.42</w:t>
            </w:r>
          </w:p>
        </w:tc>
      </w:tr>
      <w:tr w:rsidR="00CF5DA2" w:rsidRPr="00602D9A" w14:paraId="1E29AEB9" w14:textId="77777777" w:rsidTr="00602D9A">
        <w:trPr>
          <w:trHeight w:val="54"/>
          <w:jc w:val="center"/>
        </w:trPr>
        <w:tc>
          <w:tcPr>
            <w:tcW w:w="3246" w:type="dxa"/>
          </w:tcPr>
          <w:p w14:paraId="26CF93A4" w14:textId="77777777" w:rsidR="00CF5DA2" w:rsidRDefault="00CF5DA2" w:rsidP="00CF5DA2">
            <w:pPr>
              <w:jc w:val="center"/>
            </w:pPr>
            <w:r>
              <w:t>12</w:t>
            </w:r>
          </w:p>
        </w:tc>
        <w:tc>
          <w:tcPr>
            <w:tcW w:w="2299" w:type="dxa"/>
          </w:tcPr>
          <w:p w14:paraId="045FBF4B" w14:textId="77777777" w:rsidR="00CF5DA2" w:rsidRPr="002343CF" w:rsidRDefault="00CF5DA2" w:rsidP="00CF5DA2">
            <w:pPr>
              <w:jc w:val="center"/>
            </w:pPr>
            <w:r w:rsidRPr="002343CF">
              <w:t>458589.36</w:t>
            </w:r>
          </w:p>
        </w:tc>
        <w:tc>
          <w:tcPr>
            <w:tcW w:w="2521" w:type="dxa"/>
          </w:tcPr>
          <w:p w14:paraId="683A4303" w14:textId="77777777" w:rsidR="00CF5DA2" w:rsidRPr="002343CF" w:rsidRDefault="00CF5DA2" w:rsidP="00CF5DA2">
            <w:pPr>
              <w:jc w:val="center"/>
            </w:pPr>
            <w:r w:rsidRPr="002343CF">
              <w:t>3289154.41</w:t>
            </w:r>
          </w:p>
        </w:tc>
      </w:tr>
      <w:tr w:rsidR="00CF5DA2" w:rsidRPr="00602D9A" w14:paraId="00810B24" w14:textId="77777777" w:rsidTr="00602D9A">
        <w:trPr>
          <w:trHeight w:val="54"/>
          <w:jc w:val="center"/>
        </w:trPr>
        <w:tc>
          <w:tcPr>
            <w:tcW w:w="3246" w:type="dxa"/>
          </w:tcPr>
          <w:p w14:paraId="4020A083" w14:textId="77777777" w:rsidR="00CF5DA2" w:rsidRDefault="00CF5DA2" w:rsidP="00CF5DA2">
            <w:pPr>
              <w:jc w:val="center"/>
            </w:pPr>
            <w:r>
              <w:t>1</w:t>
            </w:r>
          </w:p>
        </w:tc>
        <w:tc>
          <w:tcPr>
            <w:tcW w:w="2299" w:type="dxa"/>
          </w:tcPr>
          <w:p w14:paraId="3EBA88FF" w14:textId="77777777" w:rsidR="00CF5DA2" w:rsidRPr="002343CF" w:rsidRDefault="00CF5DA2" w:rsidP="00CF5DA2">
            <w:pPr>
              <w:jc w:val="center"/>
            </w:pPr>
            <w:r w:rsidRPr="002343CF">
              <w:t>458595.42</w:t>
            </w:r>
          </w:p>
        </w:tc>
        <w:tc>
          <w:tcPr>
            <w:tcW w:w="2521" w:type="dxa"/>
          </w:tcPr>
          <w:p w14:paraId="15267C73" w14:textId="77777777" w:rsidR="00CF5DA2" w:rsidRDefault="00CF5DA2" w:rsidP="00CF5DA2">
            <w:pPr>
              <w:jc w:val="center"/>
            </w:pPr>
            <w:r w:rsidRPr="002343CF">
              <w:t>3289155.50</w:t>
            </w:r>
          </w:p>
        </w:tc>
      </w:tr>
    </w:tbl>
    <w:p w14:paraId="719522DE" w14:textId="77777777" w:rsidR="009F101B" w:rsidRDefault="009F101B" w:rsidP="00AC6226">
      <w:pPr>
        <w:tabs>
          <w:tab w:val="left" w:pos="255"/>
          <w:tab w:val="center" w:pos="4843"/>
        </w:tabs>
      </w:pPr>
    </w:p>
    <w:p w14:paraId="016780BC" w14:textId="77777777" w:rsidR="009F101B" w:rsidRDefault="009F101B" w:rsidP="00AC6226">
      <w:pPr>
        <w:tabs>
          <w:tab w:val="left" w:pos="255"/>
          <w:tab w:val="center" w:pos="4843"/>
        </w:tabs>
      </w:pPr>
    </w:p>
    <w:p w14:paraId="7AC26277" w14:textId="77777777" w:rsidR="009F101B" w:rsidRDefault="009F101B" w:rsidP="00AC6226">
      <w:pPr>
        <w:tabs>
          <w:tab w:val="left" w:pos="255"/>
          <w:tab w:val="center" w:pos="4843"/>
        </w:tabs>
      </w:pPr>
    </w:p>
    <w:p w14:paraId="0E487BF3" w14:textId="77777777" w:rsidR="009F101B" w:rsidRDefault="009F101B" w:rsidP="00AC6226">
      <w:pPr>
        <w:tabs>
          <w:tab w:val="left" w:pos="255"/>
          <w:tab w:val="center" w:pos="4843"/>
        </w:tabs>
      </w:pPr>
    </w:p>
    <w:p w14:paraId="0DC7DCF1" w14:textId="77777777" w:rsidR="009F101B" w:rsidRDefault="009F101B" w:rsidP="00AC6226">
      <w:pPr>
        <w:tabs>
          <w:tab w:val="left" w:pos="255"/>
          <w:tab w:val="center" w:pos="4843"/>
        </w:tabs>
      </w:pPr>
    </w:p>
    <w:p w14:paraId="4773BDDA" w14:textId="77777777" w:rsidR="009F101B" w:rsidRDefault="009F101B" w:rsidP="00AC6226">
      <w:pPr>
        <w:tabs>
          <w:tab w:val="left" w:pos="255"/>
          <w:tab w:val="center" w:pos="4843"/>
        </w:tabs>
      </w:pPr>
    </w:p>
    <w:p w14:paraId="3E4725CB" w14:textId="77777777" w:rsidR="009F101B" w:rsidRDefault="009F101B" w:rsidP="00AC6226">
      <w:pPr>
        <w:tabs>
          <w:tab w:val="left" w:pos="255"/>
          <w:tab w:val="center" w:pos="4843"/>
        </w:tabs>
      </w:pPr>
    </w:p>
    <w:p w14:paraId="4A81AF2B" w14:textId="77777777" w:rsidR="009F101B" w:rsidRDefault="009F101B" w:rsidP="00AC6226">
      <w:pPr>
        <w:tabs>
          <w:tab w:val="left" w:pos="255"/>
          <w:tab w:val="center" w:pos="4843"/>
        </w:tabs>
      </w:pPr>
    </w:p>
    <w:p w14:paraId="6C29D6F7" w14:textId="77777777" w:rsidR="009F101B" w:rsidRDefault="009F101B" w:rsidP="00AC6226">
      <w:pPr>
        <w:tabs>
          <w:tab w:val="left" w:pos="255"/>
          <w:tab w:val="center" w:pos="4843"/>
        </w:tabs>
      </w:pPr>
    </w:p>
    <w:p w14:paraId="1C28B379" w14:textId="77777777" w:rsidR="009F101B" w:rsidRDefault="009F101B" w:rsidP="00AC6226">
      <w:pPr>
        <w:tabs>
          <w:tab w:val="left" w:pos="255"/>
          <w:tab w:val="center" w:pos="4843"/>
        </w:tabs>
      </w:pPr>
    </w:p>
    <w:p w14:paraId="6079F89B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267D19EB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32F5F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551E410F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0E03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5AF8F929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04B2D098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4C580F7C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1C7B7E9A" w14:textId="77777777" w:rsidR="00E5031F" w:rsidRDefault="0041188F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54B04868" wp14:editId="09D6A0D7">
                  <wp:extent cx="6434455" cy="50673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асп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506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B49237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525A31A1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692ECBAC" w14:textId="77777777" w:rsidR="00A603A6" w:rsidRDefault="00CF5DA2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0000CC"/>
                <w:sz w:val="23"/>
                <w:szCs w:val="23"/>
              </w:rPr>
              <w:t>28:01:020524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43486BB0" w14:textId="77777777" w:rsidR="001E1206" w:rsidRPr="00915A6A" w:rsidRDefault="00CF5DA2" w:rsidP="0099720D">
            <w:pPr>
              <w:pStyle w:val="Default"/>
              <w:rPr>
                <w:sz w:val="23"/>
                <w:szCs w:val="23"/>
              </w:rPr>
            </w:pPr>
            <w:r w:rsidRPr="00CF5DA2">
              <w:rPr>
                <w:color w:val="000000" w:themeColor="text1"/>
                <w:sz w:val="23"/>
                <w:szCs w:val="23"/>
              </w:rPr>
              <w:t xml:space="preserve">28:01:020524:312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46A8A1AD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6956EC00" w14:textId="77777777" w:rsidR="009063A1" w:rsidRPr="00915A6A" w:rsidRDefault="00780252" w:rsidP="00CF5DA2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CF5DA2">
              <w:rPr>
                <w:b/>
                <w:sz w:val="20"/>
                <w:szCs w:val="20"/>
              </w:rPr>
              <w:t>5</w:t>
            </w:r>
            <w:r w:rsidR="008B393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4E4F5658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504F0" w14:textId="77777777" w:rsidR="00ED219C" w:rsidRDefault="00ED219C">
      <w:r>
        <w:separator/>
      </w:r>
    </w:p>
  </w:endnote>
  <w:endnote w:type="continuationSeparator" w:id="0">
    <w:p w14:paraId="0D28B1F3" w14:textId="77777777" w:rsidR="00ED219C" w:rsidRDefault="00ED2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72BCF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4486C5B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4688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B89B0" w14:textId="77777777" w:rsidR="00ED219C" w:rsidRDefault="00ED219C">
      <w:r>
        <w:separator/>
      </w:r>
    </w:p>
  </w:footnote>
  <w:footnote w:type="continuationSeparator" w:id="0">
    <w:p w14:paraId="0D1503D5" w14:textId="77777777" w:rsidR="00ED219C" w:rsidRDefault="00ED2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208564270">
    <w:abstractNumId w:val="25"/>
  </w:num>
  <w:num w:numId="2" w16cid:durableId="1669677933">
    <w:abstractNumId w:val="21"/>
  </w:num>
  <w:num w:numId="3" w16cid:durableId="1087922955">
    <w:abstractNumId w:val="30"/>
  </w:num>
  <w:num w:numId="4" w16cid:durableId="1470392116">
    <w:abstractNumId w:val="13"/>
  </w:num>
  <w:num w:numId="5" w16cid:durableId="231623280">
    <w:abstractNumId w:val="10"/>
  </w:num>
  <w:num w:numId="6" w16cid:durableId="565720439">
    <w:abstractNumId w:val="20"/>
  </w:num>
  <w:num w:numId="7" w16cid:durableId="950630989">
    <w:abstractNumId w:val="14"/>
  </w:num>
  <w:num w:numId="8" w16cid:durableId="1948930758">
    <w:abstractNumId w:val="32"/>
  </w:num>
  <w:num w:numId="9" w16cid:durableId="658582371">
    <w:abstractNumId w:val="6"/>
  </w:num>
  <w:num w:numId="10" w16cid:durableId="2012297636">
    <w:abstractNumId w:val="1"/>
  </w:num>
  <w:num w:numId="11" w16cid:durableId="1673679815">
    <w:abstractNumId w:val="11"/>
  </w:num>
  <w:num w:numId="12" w16cid:durableId="1386293640">
    <w:abstractNumId w:val="23"/>
  </w:num>
  <w:num w:numId="13" w16cid:durableId="792216787">
    <w:abstractNumId w:val="18"/>
  </w:num>
  <w:num w:numId="14" w16cid:durableId="439302735">
    <w:abstractNumId w:val="24"/>
  </w:num>
  <w:num w:numId="15" w16cid:durableId="1207328892">
    <w:abstractNumId w:val="4"/>
  </w:num>
  <w:num w:numId="16" w16cid:durableId="1297181030">
    <w:abstractNumId w:val="27"/>
  </w:num>
  <w:num w:numId="17" w16cid:durableId="866915567">
    <w:abstractNumId w:val="0"/>
  </w:num>
  <w:num w:numId="18" w16cid:durableId="1740904023">
    <w:abstractNumId w:val="31"/>
  </w:num>
  <w:num w:numId="19" w16cid:durableId="1999921080">
    <w:abstractNumId w:val="8"/>
  </w:num>
  <w:num w:numId="20" w16cid:durableId="1657026684">
    <w:abstractNumId w:val="3"/>
  </w:num>
  <w:num w:numId="21" w16cid:durableId="904031195">
    <w:abstractNumId w:val="29"/>
  </w:num>
  <w:num w:numId="22" w16cid:durableId="94637171">
    <w:abstractNumId w:val="9"/>
  </w:num>
  <w:num w:numId="23" w16cid:durableId="1835493816">
    <w:abstractNumId w:val="26"/>
  </w:num>
  <w:num w:numId="24" w16cid:durableId="2025132363">
    <w:abstractNumId w:val="16"/>
  </w:num>
  <w:num w:numId="25" w16cid:durableId="123230832">
    <w:abstractNumId w:val="2"/>
  </w:num>
  <w:num w:numId="26" w16cid:durableId="508913282">
    <w:abstractNumId w:val="17"/>
  </w:num>
  <w:num w:numId="27" w16cid:durableId="318389321">
    <w:abstractNumId w:val="33"/>
  </w:num>
  <w:num w:numId="28" w16cid:durableId="430709790">
    <w:abstractNumId w:val="22"/>
  </w:num>
  <w:num w:numId="29" w16cid:durableId="168914297">
    <w:abstractNumId w:val="28"/>
  </w:num>
  <w:num w:numId="30" w16cid:durableId="105807090">
    <w:abstractNumId w:val="12"/>
  </w:num>
  <w:num w:numId="31" w16cid:durableId="2002852860">
    <w:abstractNumId w:val="5"/>
  </w:num>
  <w:num w:numId="32" w16cid:durableId="323974330">
    <w:abstractNumId w:val="7"/>
  </w:num>
  <w:num w:numId="33" w16cid:durableId="1029333032">
    <w:abstractNumId w:val="19"/>
  </w:num>
  <w:num w:numId="34" w16cid:durableId="8384290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472B5"/>
    <w:rsid w:val="00053150"/>
    <w:rsid w:val="0006195B"/>
    <w:rsid w:val="00073107"/>
    <w:rsid w:val="000738E3"/>
    <w:rsid w:val="0007437B"/>
    <w:rsid w:val="0007484D"/>
    <w:rsid w:val="00083849"/>
    <w:rsid w:val="00092FDE"/>
    <w:rsid w:val="00094F15"/>
    <w:rsid w:val="000A2B3C"/>
    <w:rsid w:val="000A5F15"/>
    <w:rsid w:val="000C4B4D"/>
    <w:rsid w:val="000E0AF3"/>
    <w:rsid w:val="000E1643"/>
    <w:rsid w:val="000E6177"/>
    <w:rsid w:val="000E645B"/>
    <w:rsid w:val="0010239C"/>
    <w:rsid w:val="00113F97"/>
    <w:rsid w:val="00125755"/>
    <w:rsid w:val="00135E91"/>
    <w:rsid w:val="00137CEE"/>
    <w:rsid w:val="0014239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2C68"/>
    <w:rsid w:val="00216913"/>
    <w:rsid w:val="0022592E"/>
    <w:rsid w:val="00235B59"/>
    <w:rsid w:val="002410A0"/>
    <w:rsid w:val="00241321"/>
    <w:rsid w:val="00244433"/>
    <w:rsid w:val="00260238"/>
    <w:rsid w:val="002625DA"/>
    <w:rsid w:val="00273BB9"/>
    <w:rsid w:val="00281DA4"/>
    <w:rsid w:val="002865C2"/>
    <w:rsid w:val="002A4BF5"/>
    <w:rsid w:val="002C054A"/>
    <w:rsid w:val="002C3202"/>
    <w:rsid w:val="002D34A2"/>
    <w:rsid w:val="002E0DB8"/>
    <w:rsid w:val="002E3FCA"/>
    <w:rsid w:val="002E69BF"/>
    <w:rsid w:val="002F4752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188F"/>
    <w:rsid w:val="004143B0"/>
    <w:rsid w:val="00416C10"/>
    <w:rsid w:val="004179A5"/>
    <w:rsid w:val="004227DE"/>
    <w:rsid w:val="00432044"/>
    <w:rsid w:val="00456037"/>
    <w:rsid w:val="00477D7B"/>
    <w:rsid w:val="00484838"/>
    <w:rsid w:val="004877B7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13348"/>
    <w:rsid w:val="00524D0B"/>
    <w:rsid w:val="0054169C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02D9A"/>
    <w:rsid w:val="006151C2"/>
    <w:rsid w:val="00633ABA"/>
    <w:rsid w:val="0064789E"/>
    <w:rsid w:val="00650C05"/>
    <w:rsid w:val="00650F26"/>
    <w:rsid w:val="006519C1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45B4"/>
    <w:rsid w:val="00745BB6"/>
    <w:rsid w:val="007707BD"/>
    <w:rsid w:val="00774326"/>
    <w:rsid w:val="00777248"/>
    <w:rsid w:val="00780252"/>
    <w:rsid w:val="00787201"/>
    <w:rsid w:val="00797C3F"/>
    <w:rsid w:val="007A37E2"/>
    <w:rsid w:val="007B1A3F"/>
    <w:rsid w:val="007B3606"/>
    <w:rsid w:val="007D7AD9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C0AA1"/>
    <w:rsid w:val="008D4FAA"/>
    <w:rsid w:val="008D51C3"/>
    <w:rsid w:val="008E2E56"/>
    <w:rsid w:val="008F1CEA"/>
    <w:rsid w:val="008F2055"/>
    <w:rsid w:val="009063A1"/>
    <w:rsid w:val="0091087A"/>
    <w:rsid w:val="00911877"/>
    <w:rsid w:val="00912984"/>
    <w:rsid w:val="00915A6A"/>
    <w:rsid w:val="00920541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9720D"/>
    <w:rsid w:val="009A0C27"/>
    <w:rsid w:val="009C1687"/>
    <w:rsid w:val="009C73BE"/>
    <w:rsid w:val="009D262A"/>
    <w:rsid w:val="009E7A49"/>
    <w:rsid w:val="009F101B"/>
    <w:rsid w:val="009F36DD"/>
    <w:rsid w:val="009F3C61"/>
    <w:rsid w:val="009F6A58"/>
    <w:rsid w:val="00A006EA"/>
    <w:rsid w:val="00A07CA4"/>
    <w:rsid w:val="00A11DCA"/>
    <w:rsid w:val="00A3631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49ED"/>
    <w:rsid w:val="00C50C57"/>
    <w:rsid w:val="00C54B37"/>
    <w:rsid w:val="00C622F7"/>
    <w:rsid w:val="00C76277"/>
    <w:rsid w:val="00C90EB6"/>
    <w:rsid w:val="00C9549F"/>
    <w:rsid w:val="00CA1EE7"/>
    <w:rsid w:val="00CB1771"/>
    <w:rsid w:val="00CB54A6"/>
    <w:rsid w:val="00CC1A1C"/>
    <w:rsid w:val="00CC459A"/>
    <w:rsid w:val="00CC4C2B"/>
    <w:rsid w:val="00CD393E"/>
    <w:rsid w:val="00CD46CA"/>
    <w:rsid w:val="00CD71AB"/>
    <w:rsid w:val="00CD74DF"/>
    <w:rsid w:val="00CF5DA2"/>
    <w:rsid w:val="00CF5EB8"/>
    <w:rsid w:val="00CF75EF"/>
    <w:rsid w:val="00D00B35"/>
    <w:rsid w:val="00D07B9A"/>
    <w:rsid w:val="00D07E2E"/>
    <w:rsid w:val="00D31A86"/>
    <w:rsid w:val="00D36B49"/>
    <w:rsid w:val="00D36E07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A4B6F"/>
    <w:rsid w:val="00DC3827"/>
    <w:rsid w:val="00DD1387"/>
    <w:rsid w:val="00DE3412"/>
    <w:rsid w:val="00DE4702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B42"/>
    <w:rsid w:val="00EC4254"/>
    <w:rsid w:val="00ED219C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852B3"/>
    <w:rsid w:val="00F969E1"/>
    <w:rsid w:val="00FA7B31"/>
    <w:rsid w:val="00FB0474"/>
    <w:rsid w:val="00FB7901"/>
    <w:rsid w:val="00FC48B8"/>
    <w:rsid w:val="00FC6A61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ACA2F9"/>
  <w15:docId w15:val="{D120A733-56C7-4B84-B72C-34184813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E88FC-A160-48CE-B619-B4EBF5EED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307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7</cp:revision>
  <cp:lastPrinted>2026-03-25T06:32:00Z</cp:lastPrinted>
  <dcterms:created xsi:type="dcterms:W3CDTF">2019-02-08T12:49:00Z</dcterms:created>
  <dcterms:modified xsi:type="dcterms:W3CDTF">2026-07-15T08:33:00Z</dcterms:modified>
</cp:coreProperties>
</file>